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51" w:rsidRPr="005C5DBF" w:rsidRDefault="00F94A5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94A51" w:rsidRPr="005C5DBF" w:rsidRDefault="00F94A5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94A51" w:rsidRPr="005C5DBF" w:rsidRDefault="00F94A51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94A51" w:rsidRPr="005C5DBF" w:rsidRDefault="00F94A51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94A51" w:rsidRDefault="00F94A51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09.03.2021   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47</w:t>
      </w:r>
    </w:p>
    <w:p w:rsidR="00F94A51" w:rsidRPr="005C5DBF" w:rsidRDefault="00F94A51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94A51" w:rsidRPr="005C5DBF" w:rsidRDefault="00F94A51" w:rsidP="00F46304">
      <w:pPr>
        <w:tabs>
          <w:tab w:val="left" w:pos="5040"/>
        </w:tabs>
        <w:spacing w:after="0" w:line="240" w:lineRule="auto"/>
        <w:ind w:right="51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б объединении</w:t>
      </w: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земельных участков                          с кадастровыми номерами 32:27:0430113:653,  32:27:0430113:651, 32:27:0430113:654,        32:27:0430113:652</w:t>
      </w:r>
    </w:p>
    <w:p w:rsidR="00F94A51" w:rsidRPr="005C5DBF" w:rsidRDefault="00F94A5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4A51" w:rsidRPr="005C5DBF" w:rsidRDefault="00F94A5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F94A51" w:rsidRPr="00372FFD" w:rsidRDefault="00F94A51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>Руководствуя</w:t>
      </w:r>
      <w:r>
        <w:rPr>
          <w:rFonts w:ascii="Times New Roman" w:hAnsi="Times New Roman" w:cs="Times New Roman"/>
          <w:sz w:val="24"/>
          <w:szCs w:val="24"/>
          <w:lang w:eastAsia="ru-RU"/>
        </w:rPr>
        <w:t>сь  статьями 11.2, 11.3, 11.4, 11.9, 11.10 Земельного кодекса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развития  России от 27.11.2014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6033A7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33A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 xml:space="preserve">04.10.2019,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муниципального района Брянской области»,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 рамках  исполнения  полномочий по обеспечению жильем детей-сирот </w:t>
      </w:r>
    </w:p>
    <w:p w:rsidR="00F94A51" w:rsidRPr="005C5DBF" w:rsidRDefault="00F94A51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94A51" w:rsidRDefault="00F94A51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объединение земельных участков с кадастровыми номерами:                                       - 32:27:0430113:653, площадью 1684 кв.м, адрес (местоположение) Российская федерации,  Бярнская область, Унечский муниципальный район, Унечское городское поселение, г. Унеча,                ул. Комарова, з/у 42, </w:t>
      </w:r>
    </w:p>
    <w:p w:rsidR="00F94A51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 32:27:0430113:651,</w:t>
      </w:r>
      <w:r w:rsidRPr="00F46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площадью 1835 кв.м, адрес (местоположение) Российская федерации,  Бярнская область, Унечский муниципальный район, Унечское городское поселение, г. Унеча,              ул. Комарова, з/у 44, </w:t>
      </w:r>
    </w:p>
    <w:p w:rsidR="00F94A51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- 32:27:0430113:654,</w:t>
      </w:r>
      <w:r w:rsidRPr="00F4630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площадью 1652 кв.м, адрес (местоположение) Российская федерации,  Бярнская область, Унечский муниципальный район, Унечское городское поселение, г. Унеча,              ул. Комарова, з/у 46 </w:t>
      </w:r>
    </w:p>
    <w:p w:rsidR="00F94A51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- 32:27:0430113:652, площадью 1467 кв.м, адрес (местоположение) Российская федерации,  Бярнская область, Унечский муниципальный район, Унечское городское поселение, г. Унеча,                ул. Комарова,  з/у 48, </w:t>
      </w:r>
    </w:p>
    <w:p w:rsidR="00F94A51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 категории земель - земли населенных пунктов. </w:t>
      </w:r>
    </w:p>
    <w:p w:rsidR="00F94A51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кадастровом плане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94A51" w:rsidRPr="007A2C22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6638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F94A51" w:rsidRPr="00925B86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 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городское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>г. Унеча, ул. Комарова;</w:t>
      </w:r>
    </w:p>
    <w:p w:rsidR="00F94A51" w:rsidRPr="00925B86" w:rsidRDefault="00F94A51" w:rsidP="00925B86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925B86">
        <w:rPr>
          <w:rFonts w:ascii="Times New Roman" w:hAnsi="Times New Roman" w:cs="Times New Roman"/>
          <w:sz w:val="24"/>
          <w:szCs w:val="24"/>
        </w:rPr>
        <w:t xml:space="preserve">территориальная зона Ж3:  зона застройки среднеэтажными жилыми домами; </w:t>
      </w:r>
    </w:p>
    <w:p w:rsidR="00F94A51" w:rsidRPr="00925B86" w:rsidRDefault="00F94A51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5B86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«Малоэтажная многоквартирная жилая застройка», код вида 2.1.1; </w:t>
      </w:r>
      <w:r w:rsidRPr="00925B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94A51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5B86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F94A51" w:rsidRPr="002B3CB7" w:rsidRDefault="00F94A51" w:rsidP="002B3CB7">
      <w:pPr>
        <w:spacing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CB7">
        <w:rPr>
          <w:rFonts w:ascii="Times New Roman" w:hAnsi="Times New Roman" w:cs="Times New Roman"/>
          <w:sz w:val="24"/>
          <w:szCs w:val="24"/>
        </w:rPr>
        <w:t xml:space="preserve">Земельный участок не  входит  в  границы  элемента  планировочной структуры, застроенного многоквартирными домами.  </w:t>
      </w:r>
    </w:p>
    <w:p w:rsidR="00F94A51" w:rsidRPr="007A2C22" w:rsidRDefault="00F94A51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Образовать земельный участок, указанный в пункте 2 настоящего постановления путем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объединения земельных участков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 с кадастровым</w:t>
      </w:r>
      <w:r>
        <w:rPr>
          <w:rFonts w:ascii="Times New Roman" w:hAnsi="Times New Roman" w:cs="Times New Roman"/>
          <w:sz w:val="24"/>
          <w:szCs w:val="24"/>
          <w:lang w:eastAsia="ru-RU"/>
        </w:rPr>
        <w:t>и номерами 32:27:0430113:653, 32:27:0430113:651, 32:27:0430113:654, 32:27:0430113:652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F94A51" w:rsidRPr="007A2C22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Площадь образуемого земельного участка, указанного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94A51" w:rsidRPr="007A2C22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F94A51" w:rsidRPr="007A2C22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F94A51" w:rsidRPr="005C5DBF" w:rsidRDefault="00F94A51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 за исполнением настоящего постановления 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bookmarkStart w:id="0" w:name="_GoBack"/>
      <w:bookmarkEnd w:id="0"/>
    </w:p>
    <w:p w:rsidR="00F94A51" w:rsidRPr="005C5DBF" w:rsidRDefault="00F94A51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A51" w:rsidRDefault="00F94A51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A51" w:rsidRPr="005C5DBF" w:rsidRDefault="00F94A51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F94A51" w:rsidRPr="0076570D">
        <w:trPr>
          <w:trHeight w:val="80"/>
        </w:trPr>
        <w:tc>
          <w:tcPr>
            <w:tcW w:w="7632" w:type="dxa"/>
          </w:tcPr>
          <w:p w:rsidR="00F94A51" w:rsidRPr="005C5DBF" w:rsidRDefault="00F94A51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F94A51" w:rsidRPr="005C5DBF" w:rsidRDefault="00F94A51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94A51" w:rsidRDefault="00F94A51"/>
    <w:sectPr w:rsidR="00F94A51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F8C"/>
    <w:rsid w:val="00020191"/>
    <w:rsid w:val="000267BA"/>
    <w:rsid w:val="00080EE2"/>
    <w:rsid w:val="0009040B"/>
    <w:rsid w:val="000C2AF9"/>
    <w:rsid w:val="000C57F2"/>
    <w:rsid w:val="00170D25"/>
    <w:rsid w:val="001D5265"/>
    <w:rsid w:val="001D7321"/>
    <w:rsid w:val="00277DB7"/>
    <w:rsid w:val="00281CA5"/>
    <w:rsid w:val="002B3CB7"/>
    <w:rsid w:val="002F7F5A"/>
    <w:rsid w:val="003576E7"/>
    <w:rsid w:val="00372FFD"/>
    <w:rsid w:val="00385745"/>
    <w:rsid w:val="00395651"/>
    <w:rsid w:val="003C27E2"/>
    <w:rsid w:val="00401792"/>
    <w:rsid w:val="004026EC"/>
    <w:rsid w:val="00427110"/>
    <w:rsid w:val="0049192E"/>
    <w:rsid w:val="00520AE6"/>
    <w:rsid w:val="0059004B"/>
    <w:rsid w:val="005C5DBF"/>
    <w:rsid w:val="00601D94"/>
    <w:rsid w:val="006033A7"/>
    <w:rsid w:val="00606379"/>
    <w:rsid w:val="006374B5"/>
    <w:rsid w:val="006800A6"/>
    <w:rsid w:val="006B6EEF"/>
    <w:rsid w:val="007239FA"/>
    <w:rsid w:val="00736597"/>
    <w:rsid w:val="007505A4"/>
    <w:rsid w:val="0076570D"/>
    <w:rsid w:val="00786B94"/>
    <w:rsid w:val="007A2C22"/>
    <w:rsid w:val="007A79A1"/>
    <w:rsid w:val="007C6A34"/>
    <w:rsid w:val="00804DD4"/>
    <w:rsid w:val="00862D1E"/>
    <w:rsid w:val="00875908"/>
    <w:rsid w:val="00886818"/>
    <w:rsid w:val="00886A40"/>
    <w:rsid w:val="00897783"/>
    <w:rsid w:val="008A637A"/>
    <w:rsid w:val="008A7E6E"/>
    <w:rsid w:val="00925B86"/>
    <w:rsid w:val="0095447A"/>
    <w:rsid w:val="009A452E"/>
    <w:rsid w:val="009F6FD2"/>
    <w:rsid w:val="00AB5A1B"/>
    <w:rsid w:val="00AD6289"/>
    <w:rsid w:val="00AF7A85"/>
    <w:rsid w:val="00B50584"/>
    <w:rsid w:val="00B511C0"/>
    <w:rsid w:val="00B83B77"/>
    <w:rsid w:val="00BB7489"/>
    <w:rsid w:val="00C25640"/>
    <w:rsid w:val="00DA0A08"/>
    <w:rsid w:val="00DA5CEB"/>
    <w:rsid w:val="00DC58D3"/>
    <w:rsid w:val="00DE32A5"/>
    <w:rsid w:val="00DF7F6C"/>
    <w:rsid w:val="00E1004E"/>
    <w:rsid w:val="00E11125"/>
    <w:rsid w:val="00E2266B"/>
    <w:rsid w:val="00E355D1"/>
    <w:rsid w:val="00E70F02"/>
    <w:rsid w:val="00E872BC"/>
    <w:rsid w:val="00EB5F67"/>
    <w:rsid w:val="00EC02CA"/>
    <w:rsid w:val="00F13F3A"/>
    <w:rsid w:val="00F46304"/>
    <w:rsid w:val="00F52B92"/>
    <w:rsid w:val="00F66CE8"/>
    <w:rsid w:val="00F6769B"/>
    <w:rsid w:val="00F730C4"/>
    <w:rsid w:val="00F91645"/>
    <w:rsid w:val="00F94A51"/>
    <w:rsid w:val="00FB18CD"/>
    <w:rsid w:val="00FC6374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2</Pages>
  <Words>664</Words>
  <Characters>3785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2021-03-09T07:14:00Z</cp:lastPrinted>
  <dcterms:created xsi:type="dcterms:W3CDTF">2018-03-05T14:48:00Z</dcterms:created>
  <dcterms:modified xsi:type="dcterms:W3CDTF">2021-03-22T07:04:00Z</dcterms:modified>
</cp:coreProperties>
</file>